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2F" w:rsidRDefault="00B9142F" w:rsidP="00EF44D1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</w:t>
      </w:r>
    </w:p>
    <w:p w:rsidR="00B9142F" w:rsidRPr="003E3DB4" w:rsidRDefault="00B9142F" w:rsidP="00EF44D1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A)</w:t>
      </w:r>
      <w:r w:rsidRPr="003E3DB4">
        <w:rPr>
          <w:rFonts w:ascii="Times New Roman" w:hAnsi="Times New Roman"/>
          <w:b/>
        </w:rPr>
        <w:t xml:space="preserve">Aşağıdaki boşlukları </w:t>
      </w:r>
      <w:r>
        <w:rPr>
          <w:rFonts w:ascii="Times New Roman" w:hAnsi="Times New Roman"/>
          <w:b/>
        </w:rPr>
        <w:t>parantez içindeki uygun kelimelerle doldurunuz. (Her soru 5 puandır.3*5=15 )</w:t>
      </w:r>
    </w:p>
    <w:p w:rsidR="00B9142F" w:rsidRDefault="00B9142F" w:rsidP="00123FAB">
      <w:pPr>
        <w:spacing w:after="0"/>
        <w:ind w:firstLine="708"/>
        <w:jc w:val="both"/>
        <w:rPr>
          <w:rFonts w:ascii="Times New Roman" w:hAnsi="Times New Roman"/>
          <w:b/>
        </w:rPr>
      </w:pPr>
    </w:p>
    <w:p w:rsidR="00B9142F" w:rsidRDefault="00B9142F" w:rsidP="00123FAB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A-</w:t>
      </w:r>
      <w:r w:rsidRPr="005550A6"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Yeryüzünde Allah’a ibadet için yapılan ilk mabet ………………’dir.</w:t>
      </w:r>
    </w:p>
    <w:p w:rsidR="00B9142F" w:rsidRDefault="00B9142F" w:rsidP="00123FAB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A-</w:t>
      </w:r>
      <w:r w:rsidRPr="005550A6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Allah’a yaklaşmak ve onun hoşnutluğunu kazanmak amacıyla belli bir zamanda nitelikleri belli bir hayvanı kesmeye …………………….. denir.</w:t>
      </w:r>
    </w:p>
    <w:p w:rsidR="00B9142F" w:rsidRDefault="00B9142F" w:rsidP="00123FAB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A-</w:t>
      </w:r>
      <w:r w:rsidRPr="005550A6">
        <w:rPr>
          <w:rFonts w:ascii="Times New Roman" w:hAnsi="Times New Roman"/>
          <w:b/>
        </w:rPr>
        <w:t>3.</w:t>
      </w:r>
      <w:r>
        <w:rPr>
          <w:rFonts w:ascii="Times New Roman" w:hAnsi="Times New Roman"/>
        </w:rPr>
        <w:t xml:space="preserve"> Kabenin doğu köşesinde bulunan,parlak siyah taşa………………………… denir.</w:t>
      </w:r>
    </w:p>
    <w:p w:rsidR="00B9142F" w:rsidRDefault="00B9142F" w:rsidP="00A37F1C">
      <w:pPr>
        <w:spacing w:after="120" w:line="252" w:lineRule="auto"/>
        <w:ind w:right="-1205"/>
        <w:jc w:val="both"/>
        <w:rPr>
          <w:rFonts w:ascii="Times New Roman" w:hAnsi="Times New Roman"/>
        </w:rPr>
      </w:pPr>
    </w:p>
    <w:p w:rsidR="00B9142F" w:rsidRDefault="00B9142F" w:rsidP="00A37F1C">
      <w:pPr>
        <w:spacing w:after="120" w:line="252" w:lineRule="auto"/>
        <w:ind w:right="-120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B) </w:t>
      </w:r>
      <w:r w:rsidRPr="00C82CAD">
        <w:rPr>
          <w:rFonts w:ascii="Times New Roman" w:hAnsi="Times New Roman"/>
          <w:b/>
        </w:rPr>
        <w:t>Aşağıdaki çoktan seçmeli soruları</w:t>
      </w:r>
      <w:r>
        <w:rPr>
          <w:rFonts w:ascii="Times New Roman" w:hAnsi="Times New Roman"/>
          <w:b/>
        </w:rPr>
        <w:t>n doğru seçeneklerini</w:t>
      </w:r>
      <w:r w:rsidRPr="00C82CA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işaretleyiniz</w:t>
      </w:r>
      <w:r w:rsidRPr="00C82CAD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(Her soru 5 puandır.</w:t>
      </w:r>
      <w:r w:rsidRPr="000E5B8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3*5=15  )</w:t>
      </w:r>
      <w:r>
        <w:rPr>
          <w:rFonts w:ascii="Times New Roman" w:hAnsi="Times New Roman"/>
        </w:rPr>
        <w:tab/>
        <w:t xml:space="preserve"> </w:t>
      </w:r>
    </w:p>
    <w:p w:rsidR="00B9142F" w:rsidRDefault="00B9142F" w:rsidP="00EF44D1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B-1</w:t>
      </w:r>
      <w:r w:rsidRPr="005550A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Aşağıdakilerden hangisine zekat </w:t>
      </w:r>
      <w:r w:rsidRPr="00446BE0">
        <w:rPr>
          <w:rFonts w:ascii="Times New Roman" w:hAnsi="Times New Roman"/>
          <w:b/>
        </w:rPr>
        <w:t>verilmez</w:t>
      </w:r>
      <w:r>
        <w:rPr>
          <w:rFonts w:ascii="Times New Roman" w:hAnsi="Times New Roman"/>
          <w:b/>
        </w:rPr>
        <w:t xml:space="preserve"> </w:t>
      </w:r>
      <w:r w:rsidRPr="00446BE0">
        <w:rPr>
          <w:rFonts w:ascii="Times New Roman" w:hAnsi="Times New Roman"/>
          <w:b/>
        </w:rPr>
        <w:t>?</w:t>
      </w:r>
    </w:p>
    <w:p w:rsidR="00B9142F" w:rsidRDefault="00B9142F" w:rsidP="00E25C1C">
      <w:pPr>
        <w:spacing w:after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Yolda kalmışlar</w:t>
      </w:r>
      <w:r>
        <w:rPr>
          <w:rFonts w:ascii="Times New Roman" w:hAnsi="Times New Roman"/>
        </w:rPr>
        <w:tab/>
        <w:t xml:space="preserve">B) Yoksullar </w:t>
      </w:r>
      <w:r>
        <w:rPr>
          <w:rFonts w:ascii="Times New Roman" w:hAnsi="Times New Roman"/>
        </w:rPr>
        <w:tab/>
      </w:r>
      <w:r w:rsidRPr="00F703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C)</w:t>
      </w:r>
      <w:r w:rsidRPr="00446BE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Borçlular</w:t>
      </w:r>
      <w:r>
        <w:rPr>
          <w:rFonts w:ascii="Times New Roman" w:hAnsi="Times New Roman"/>
        </w:rPr>
        <w:tab/>
        <w:t>D) Düşkünler</w:t>
      </w:r>
      <w:r>
        <w:rPr>
          <w:rFonts w:ascii="Times New Roman" w:hAnsi="Times New Roman"/>
        </w:rPr>
        <w:tab/>
        <w:t xml:space="preserve">E) Anne-babalar </w:t>
      </w:r>
    </w:p>
    <w:p w:rsidR="00B9142F" w:rsidRDefault="00B9142F" w:rsidP="00EF44D1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B-2</w:t>
      </w:r>
      <w:r w:rsidRPr="005550A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Orucun başlama ve bitiş vakitleri hangi seçenekte doğru olarak verilmiştir ? </w:t>
      </w:r>
    </w:p>
    <w:p w:rsidR="00B9142F" w:rsidRDefault="00B9142F" w:rsidP="00EF44D1">
      <w:pPr>
        <w:spacing w:after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Sahur - İmsak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Fitre - Sahur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İmsak - İftar</w:t>
      </w:r>
    </w:p>
    <w:p w:rsidR="00B9142F" w:rsidRDefault="00B9142F" w:rsidP="00E25C1C">
      <w:pPr>
        <w:spacing w:after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İftar – Sahur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E) İmsak - Fitre</w:t>
      </w:r>
    </w:p>
    <w:p w:rsidR="00B9142F" w:rsidRDefault="00B9142F" w:rsidP="00EF44D1">
      <w:pPr>
        <w:spacing w:after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B-3</w:t>
      </w:r>
      <w:r w:rsidRPr="005550A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Hiç kimseden karşılık beklemeksizin sadece Allah’ın hoşnutluğunu kazanmak için yapılan her güzel iş ve davranışa ne denir ?</w:t>
      </w:r>
    </w:p>
    <w:p w:rsidR="00B9142F" w:rsidRDefault="00B9142F" w:rsidP="00EF44D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İhlas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Salih Amel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İstiğfar</w:t>
      </w:r>
      <w:r>
        <w:rPr>
          <w:rFonts w:ascii="Times New Roman" w:hAnsi="Times New Roman"/>
        </w:rPr>
        <w:tab/>
        <w:t>D)</w:t>
      </w:r>
      <w:r w:rsidRPr="00D46BB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Telbiye</w:t>
      </w:r>
      <w:r>
        <w:rPr>
          <w:rFonts w:ascii="Times New Roman" w:hAnsi="Times New Roman"/>
        </w:rPr>
        <w:tab/>
        <w:t>E) Nafile İbadet</w:t>
      </w:r>
    </w:p>
    <w:p w:rsidR="00B9142F" w:rsidRDefault="00B9142F" w:rsidP="00A37F1C">
      <w:pPr>
        <w:spacing w:after="0"/>
        <w:ind w:left="780"/>
        <w:jc w:val="both"/>
        <w:rPr>
          <w:rFonts w:ascii="Times New Roman" w:hAnsi="Times New Roman"/>
        </w:rPr>
      </w:pPr>
    </w:p>
    <w:p w:rsidR="00B9142F" w:rsidRPr="00B47A38" w:rsidRDefault="00B9142F" w:rsidP="00EF44D1">
      <w:pPr>
        <w:ind w:left="-817"/>
        <w:rPr>
          <w:rFonts w:ascii="Times New Roman" w:hAnsi="Times New Roman"/>
          <w:sz w:val="24"/>
          <w:szCs w:val="24"/>
        </w:rPr>
      </w:pPr>
      <w:r w:rsidRPr="00B47A38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</w:rPr>
        <w:t xml:space="preserve">C) </w:t>
      </w:r>
      <w:r w:rsidRPr="00C82CAD">
        <w:rPr>
          <w:rFonts w:ascii="Times New Roman" w:hAnsi="Times New Roman"/>
          <w:b/>
        </w:rPr>
        <w:t>Aşağıdaki  soruları</w:t>
      </w:r>
      <w:r>
        <w:rPr>
          <w:rFonts w:ascii="Times New Roman" w:hAnsi="Times New Roman"/>
          <w:b/>
        </w:rPr>
        <w:t>n cevaplarını altlarına yazınız.</w:t>
      </w:r>
      <w:r w:rsidRPr="00C82CA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(Bu gruptaki soruların toplamı  70 puandır. )</w:t>
      </w:r>
      <w:r w:rsidRPr="00B47A38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B9142F" w:rsidRDefault="00B9142F" w:rsidP="00EF44D1">
      <w:pPr>
        <w:rPr>
          <w:rFonts w:ascii="Times New Roman" w:hAnsi="Times New Roman"/>
          <w:sz w:val="24"/>
          <w:szCs w:val="24"/>
        </w:rPr>
      </w:pPr>
      <w:r w:rsidRPr="00B47A38">
        <w:rPr>
          <w:rFonts w:ascii="Times New Roman" w:hAnsi="Times New Roman"/>
          <w:sz w:val="24"/>
          <w:szCs w:val="24"/>
        </w:rPr>
        <w:t>1-</w:t>
      </w:r>
      <w:r w:rsidRPr="00A37F1C">
        <w:rPr>
          <w:rFonts w:ascii="Times New Roman" w:hAnsi="Times New Roman"/>
          <w:b/>
          <w:sz w:val="24"/>
          <w:szCs w:val="24"/>
        </w:rPr>
        <w:t>Tahiyyat Duası ve anlamını yazınız.(20 Puan )</w:t>
      </w:r>
    </w:p>
    <w:p w:rsidR="00B9142F" w:rsidRPr="008F0B0D" w:rsidRDefault="00B9142F" w:rsidP="00EF44D1">
      <w:pPr>
        <w:rPr>
          <w:rFonts w:ascii="Times New Roman" w:hAnsi="Times New Roman"/>
          <w:b/>
          <w:sz w:val="24"/>
          <w:szCs w:val="24"/>
        </w:rPr>
      </w:pPr>
      <w:r w:rsidRPr="008F0B0D">
        <w:rPr>
          <w:rFonts w:ascii="Times New Roman" w:hAnsi="Times New Roman"/>
          <w:b/>
          <w:sz w:val="24"/>
          <w:szCs w:val="24"/>
        </w:rPr>
        <w:t>Tahiyyat Duası: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0B0D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B9142F" w:rsidRDefault="00B9142F" w:rsidP="00EF44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 . . . . . . . .  . . . . .  . .  . .     ..  . . ….. . . . . . . . . . .    . . . . . . . . . . . . . . . . . . . . . . . . . . . . . . . . . . . . . . . . . .. . . . . .</w:t>
      </w:r>
    </w:p>
    <w:p w:rsidR="00B9142F" w:rsidRDefault="00B9142F" w:rsidP="00EF44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</w:t>
      </w:r>
      <w:r w:rsidRPr="008F0B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….. . . . . . . . . . .    . . . . . . . . . . . . . . . . . . . . . . . . . . . . . . . . . . . . . . . . . .. . . . . . . . . . . .  . . . .  . </w:t>
      </w:r>
    </w:p>
    <w:p w:rsidR="00B9142F" w:rsidRDefault="00B9142F" w:rsidP="008F0B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</w:t>
      </w:r>
      <w:r w:rsidRPr="008F0B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….. . . . . . . . . . .    . . . . . . . . . . . . . . . . . . . . . . . . . . . . . . . . . . . . . . . . . .. . . . . . . . . . . .  . . . .  . </w:t>
      </w:r>
    </w:p>
    <w:p w:rsidR="00B9142F" w:rsidRDefault="00B9142F" w:rsidP="008F0B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Default="00B9142F" w:rsidP="008F0B0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 . . . . . . . . . . . . . . . . . .. . . . . . . . . . . .  . . . . . . . . . . . . . . . . . . . . . . . . . . . . . . . . . . . . . . . . . .. . . . . . . . . . . .  . . . .  .  </w:t>
      </w:r>
    </w:p>
    <w:p w:rsidR="00B9142F" w:rsidRDefault="00B9142F" w:rsidP="00EF44D1">
      <w:pPr>
        <w:rPr>
          <w:rFonts w:ascii="Times New Roman" w:hAnsi="Times New Roman"/>
          <w:sz w:val="24"/>
          <w:szCs w:val="24"/>
        </w:rPr>
      </w:pPr>
      <w:r w:rsidRPr="008F0B0D">
        <w:rPr>
          <w:rFonts w:ascii="Times New Roman" w:hAnsi="Times New Roman"/>
          <w:b/>
          <w:sz w:val="24"/>
          <w:szCs w:val="24"/>
        </w:rPr>
        <w:t>Anlamı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0B0D">
        <w:rPr>
          <w:rFonts w:ascii="Times New Roman" w:hAnsi="Times New Roman"/>
          <w:sz w:val="24"/>
          <w:szCs w:val="24"/>
        </w:rPr>
        <w:t>. . . . . . . . . . . . . . . . . . . . . . . . . . . . . . . . . . . . . . . . . . .  . . . . . . . . . . . . . . . . . . . . . . . . . . . . . . . . . . . . . . . .</w:t>
      </w:r>
    </w:p>
    <w:p w:rsidR="00B9142F" w:rsidRDefault="00B9142F" w:rsidP="00CD76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Default="00B9142F" w:rsidP="00CD76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Default="00B9142F" w:rsidP="00EF44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Default="00B9142F" w:rsidP="00EF44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Pr="008F0B0D" w:rsidRDefault="00B9142F" w:rsidP="00EF44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 . . . . . . . . . . . . . . . . . .. . . . . . . . . . . .  . . . . . . . . . . . . . . . . . . . . . . . . . . . . . . . . . . . . . . . . . .. . . . . . . . . . . .  . . . .  .  </w:t>
      </w:r>
    </w:p>
    <w:p w:rsidR="00B9142F" w:rsidRDefault="00B9142F" w:rsidP="00EF44D1">
      <w:pPr>
        <w:rPr>
          <w:rFonts w:ascii="Times New Roman" w:hAnsi="Times New Roman"/>
          <w:sz w:val="24"/>
          <w:szCs w:val="24"/>
        </w:rPr>
      </w:pPr>
      <w:r w:rsidRPr="00B47A38">
        <w:rPr>
          <w:rFonts w:ascii="Times New Roman" w:hAnsi="Times New Roman"/>
          <w:sz w:val="24"/>
          <w:szCs w:val="24"/>
        </w:rPr>
        <w:t xml:space="preserve">2-Namazın </w:t>
      </w:r>
      <w:r w:rsidRPr="00DC5792">
        <w:rPr>
          <w:rFonts w:ascii="Times New Roman" w:hAnsi="Times New Roman"/>
          <w:b/>
          <w:sz w:val="24"/>
          <w:szCs w:val="24"/>
        </w:rPr>
        <w:t>dışındaki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5792">
        <w:rPr>
          <w:rFonts w:ascii="Times New Roman" w:hAnsi="Times New Roman"/>
          <w:b/>
          <w:sz w:val="24"/>
          <w:szCs w:val="24"/>
        </w:rPr>
        <w:t>şartlar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5792">
        <w:rPr>
          <w:rFonts w:ascii="Times New Roman" w:hAnsi="Times New Roman"/>
          <w:sz w:val="24"/>
          <w:szCs w:val="24"/>
        </w:rPr>
        <w:t>(Namaza Başlamadan önce yapılacak)</w:t>
      </w:r>
      <w:r w:rsidRPr="00B47A38">
        <w:rPr>
          <w:rFonts w:ascii="Times New Roman" w:hAnsi="Times New Roman"/>
          <w:sz w:val="24"/>
          <w:szCs w:val="24"/>
        </w:rPr>
        <w:t xml:space="preserve"> nelerdir? 6 tanesini yazınız.</w:t>
      </w:r>
      <w:r w:rsidRPr="00693C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.(1</w:t>
      </w:r>
      <w:r w:rsidRPr="00B47A38">
        <w:rPr>
          <w:rFonts w:ascii="Times New Roman" w:hAnsi="Times New Roman"/>
          <w:sz w:val="24"/>
          <w:szCs w:val="24"/>
        </w:rPr>
        <w:t>0 Puan )</w:t>
      </w:r>
    </w:p>
    <w:p w:rsidR="00B9142F" w:rsidRDefault="00B9142F" w:rsidP="00CD76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a-.. . . . . .  . . . .  . . . . . . . . . . . . . . . . . . .b-. . . . .  . . . .  . . . . . . . . . . . . . . . . . . .c-. . . . .  . . . .  . . . . . . . . . . . . . . . .</w:t>
      </w:r>
    </w:p>
    <w:p w:rsidR="00B9142F" w:rsidRDefault="00B9142F" w:rsidP="00EF44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d-. .  . . . .  . . . . . . . . . . . . . . . .</w:t>
      </w:r>
      <w:r>
        <w:rPr>
          <w:rFonts w:ascii="Times New Roman" w:hAnsi="Times New Roman"/>
          <w:sz w:val="24"/>
          <w:szCs w:val="24"/>
        </w:rPr>
        <w:tab/>
        <w:t xml:space="preserve">    e-. .  . . . .  . . . . . . . . . . . . . . . .             f-. .  . . . .  . . . . . . . . . . . . . . . .</w:t>
      </w:r>
    </w:p>
    <w:p w:rsidR="00B9142F" w:rsidRDefault="00B9142F" w:rsidP="00296773">
      <w:pPr>
        <w:rPr>
          <w:rFonts w:ascii="Times New Roman" w:hAnsi="Times New Roman"/>
          <w:sz w:val="24"/>
          <w:szCs w:val="24"/>
        </w:rPr>
      </w:pPr>
    </w:p>
    <w:p w:rsidR="00B9142F" w:rsidRPr="00A37F1C" w:rsidRDefault="00B9142F" w:rsidP="00296773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A37F1C">
        <w:rPr>
          <w:rFonts w:ascii="Times New Roman" w:hAnsi="Times New Roman"/>
          <w:b/>
          <w:sz w:val="18"/>
          <w:szCs w:val="18"/>
        </w:rPr>
        <w:t>Lütfen arka sayfaya geçiniz.</w:t>
      </w:r>
      <w:r w:rsidRPr="00A37F1C">
        <w:rPr>
          <w:rFonts w:ascii="Times New Roman" w:hAnsi="Times New Roman"/>
          <w:b/>
          <w:sz w:val="24"/>
          <w:szCs w:val="24"/>
        </w:rPr>
        <w:t>----&gt;</w:t>
      </w:r>
    </w:p>
    <w:p w:rsidR="00B9142F" w:rsidRPr="00B47A38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 </w:t>
      </w:r>
      <w:r w:rsidRPr="00A37F1C">
        <w:rPr>
          <w:rFonts w:ascii="Times New Roman" w:hAnsi="Times New Roman"/>
          <w:b/>
          <w:sz w:val="24"/>
          <w:szCs w:val="24"/>
        </w:rPr>
        <w:t>Zekât kimlere verilir? Beş madde yazınız. .(2*5=10 Puan )</w:t>
      </w:r>
    </w:p>
    <w:p w:rsidR="00B9142F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a-.. . . . . .  . . . .  . . . . . . . . . . . . . . . . . . .    b-. . . . .  . . . .  . . . . . . . . . . . . . . . . . . .    c-. . . . .  . . . .  . . . . . . . . . . . . . . . .</w:t>
      </w:r>
    </w:p>
    <w:p w:rsidR="00B9142F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d-.. . . . . .  . . . .  . . . . . . . . . . . . . . . . . . .                 e-. . . . .  . . . .  . . . . . . . . . . . . . . . . . . .. . . .  . . . .  . . . .. . . . . . . .</w:t>
      </w:r>
    </w:p>
    <w:p w:rsidR="00B9142F" w:rsidRDefault="00B9142F" w:rsidP="00706F5E">
      <w:pPr>
        <w:rPr>
          <w:rFonts w:ascii="Times New Roman" w:hAnsi="Times New Roman"/>
          <w:sz w:val="24"/>
          <w:szCs w:val="24"/>
        </w:rPr>
      </w:pPr>
    </w:p>
    <w:p w:rsidR="00B9142F" w:rsidRPr="00B47A38" w:rsidRDefault="00B9142F" w:rsidP="00706F5E">
      <w:pPr>
        <w:rPr>
          <w:rFonts w:ascii="Times New Roman" w:hAnsi="Times New Roman"/>
          <w:sz w:val="24"/>
          <w:szCs w:val="24"/>
        </w:rPr>
      </w:pPr>
      <w:r w:rsidRPr="00B47A38">
        <w:rPr>
          <w:rFonts w:ascii="Times New Roman" w:hAnsi="Times New Roman"/>
          <w:sz w:val="24"/>
          <w:szCs w:val="24"/>
        </w:rPr>
        <w:t xml:space="preserve">4- </w:t>
      </w:r>
      <w:r>
        <w:rPr>
          <w:rFonts w:ascii="Times New Roman" w:hAnsi="Times New Roman"/>
          <w:sz w:val="24"/>
          <w:szCs w:val="24"/>
        </w:rPr>
        <w:t>İki</w:t>
      </w:r>
      <w:r w:rsidRPr="00B47A38">
        <w:rPr>
          <w:rFonts w:ascii="Times New Roman" w:hAnsi="Times New Roman"/>
          <w:sz w:val="24"/>
          <w:szCs w:val="24"/>
        </w:rPr>
        <w:t xml:space="preserve"> Rekâtlık bir namazın kılınışını kısaca anlatınız.</w:t>
      </w:r>
      <w:r w:rsidRPr="00706F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.(1</w:t>
      </w:r>
      <w:r w:rsidRPr="00B47A38">
        <w:rPr>
          <w:rFonts w:ascii="Times New Roman" w:hAnsi="Times New Roman"/>
          <w:sz w:val="24"/>
          <w:szCs w:val="24"/>
        </w:rPr>
        <w:t>0 Puan )</w:t>
      </w:r>
    </w:p>
    <w:p w:rsidR="00B9142F" w:rsidRPr="008F0B0D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Pr="008F0B0D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Pr="008F0B0D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Pr="008F0B0D" w:rsidRDefault="00B9142F" w:rsidP="004B5C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Default="00B9142F" w:rsidP="00706F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Default="00B9142F" w:rsidP="00706F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5-Orucu bozan bazı durumlar nelerdir?( Beş madde yazınız.)</w:t>
      </w:r>
      <w:r w:rsidRPr="00706F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.(1</w:t>
      </w:r>
      <w:r w:rsidRPr="00B47A38">
        <w:rPr>
          <w:rFonts w:ascii="Times New Roman" w:hAnsi="Times New Roman"/>
          <w:sz w:val="24"/>
          <w:szCs w:val="24"/>
        </w:rPr>
        <w:t>0 Puan )</w:t>
      </w:r>
    </w:p>
    <w:p w:rsidR="00B9142F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a-.. . . . . .  . . . .  . . . . . . . . . . . . . . . . . . . . . . . . . . . . . . . . .b-. . . . .  . . . .  . . . . . . . . . . . . . . . . . . . . . . . . . . . . . . . . .</w:t>
      </w:r>
    </w:p>
    <w:p w:rsidR="00B9142F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c-. . . . .  . . . .  . . . . . . . . . . . . . . . .</w:t>
      </w:r>
      <w:r w:rsidRPr="004B5C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. . . . . . . . . . . . . . .       d-.. . . . . .  . . . .  . . . . . . . . . . . . . . . . . . . . . . . . . . . . . . . . . .  </w:t>
      </w:r>
    </w:p>
    <w:p w:rsidR="00B9142F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e-. . . . .  . . . .  . . . . . . . . . . . . . . . . . . .. . . .  . . . .  . . . .. . . . . . . .</w:t>
      </w:r>
      <w:r w:rsidRPr="004B5C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 . . . . . . . . . . . . . .</w:t>
      </w:r>
      <w:r w:rsidRPr="004B5C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 . . . . . . . . . . . . . .</w:t>
      </w:r>
    </w:p>
    <w:p w:rsidR="00B9142F" w:rsidRPr="008F0B0D" w:rsidRDefault="00B9142F" w:rsidP="004B5C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Default="00B9142F" w:rsidP="00706F5E">
      <w:pPr>
        <w:rPr>
          <w:rFonts w:ascii="Times New Roman" w:hAnsi="Times New Roman"/>
          <w:sz w:val="24"/>
          <w:szCs w:val="24"/>
        </w:rPr>
      </w:pPr>
    </w:p>
    <w:p w:rsidR="00B9142F" w:rsidRPr="00B47A38" w:rsidRDefault="00B9142F" w:rsidP="00706F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6-Tavaf nedir? Kudüm tavafını açıklayınız.(1</w:t>
      </w:r>
      <w:r w:rsidRPr="00B47A38">
        <w:rPr>
          <w:rFonts w:ascii="Times New Roman" w:hAnsi="Times New Roman"/>
          <w:sz w:val="24"/>
          <w:szCs w:val="24"/>
        </w:rPr>
        <w:t>0 Puan )</w:t>
      </w:r>
    </w:p>
    <w:p w:rsidR="00B9142F" w:rsidRPr="008F0B0D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Pr="008F0B0D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Pr="008F0B0D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Pr="008F0B0D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Pr="008F0B0D" w:rsidRDefault="00B9142F" w:rsidP="002967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Default="00B914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. . . . . . . . . . . . . . . . . .. . . . . . . . . . . .  . . . . . . . . . . . . . . . . . . . . . . . . . . . . . . . . . . . . . . . . . .. . . . . . . . . . . .  . . . .  .  .</w:t>
      </w:r>
    </w:p>
    <w:p w:rsidR="00B9142F" w:rsidRPr="003D56AE" w:rsidRDefault="00B9142F">
      <w:pPr>
        <w:rPr>
          <w:rFonts w:ascii="Times New Roman" w:hAnsi="Times New Roman"/>
          <w:sz w:val="24"/>
          <w:szCs w:val="24"/>
        </w:rPr>
      </w:pPr>
    </w:p>
    <w:p w:rsidR="00B9142F" w:rsidRDefault="00B9142F"/>
    <w:p w:rsidR="00B9142F" w:rsidRDefault="00B9142F"/>
    <w:p w:rsidR="00B9142F" w:rsidRDefault="00B9142F" w:rsidP="00512413">
      <w:pPr>
        <w:tabs>
          <w:tab w:val="left" w:pos="8580"/>
        </w:tabs>
      </w:pPr>
      <w:r>
        <w:tab/>
        <w:t>Başarılar Dilerim…</w:t>
      </w:r>
    </w:p>
    <w:p w:rsidR="00B9142F" w:rsidRDefault="00B914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Selahattin MENTEŞ</w:t>
      </w:r>
    </w:p>
    <w:p w:rsidR="00B9142F" w:rsidRDefault="00B914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TDB Dersİ Öğretmeni</w:t>
      </w:r>
    </w:p>
    <w:sectPr w:rsidR="00B9142F" w:rsidSect="008F0B0D">
      <w:headerReference w:type="default" r:id="rId7"/>
      <w:pgSz w:w="11906" w:h="16838" w:code="9"/>
      <w:pgMar w:top="510" w:right="340" w:bottom="284" w:left="3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42F" w:rsidRDefault="00B9142F" w:rsidP="00EF44D1">
      <w:pPr>
        <w:spacing w:after="0" w:line="240" w:lineRule="auto"/>
      </w:pPr>
      <w:r>
        <w:separator/>
      </w:r>
    </w:p>
  </w:endnote>
  <w:endnote w:type="continuationSeparator" w:id="0">
    <w:p w:rsidR="00B9142F" w:rsidRDefault="00B9142F" w:rsidP="00EF4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42F" w:rsidRDefault="00B9142F" w:rsidP="00EF44D1">
      <w:pPr>
        <w:spacing w:after="0" w:line="240" w:lineRule="auto"/>
      </w:pPr>
      <w:r>
        <w:separator/>
      </w:r>
    </w:p>
  </w:footnote>
  <w:footnote w:type="continuationSeparator" w:id="0">
    <w:p w:rsidR="00B9142F" w:rsidRDefault="00B9142F" w:rsidP="00EF4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42F" w:rsidRDefault="00B9142F" w:rsidP="00E25C1C">
    <w:pPr>
      <w:pStyle w:val="Header"/>
      <w:tabs>
        <w:tab w:val="clear" w:pos="9072"/>
      </w:tabs>
      <w:ind w:left="-709"/>
    </w:pPr>
    <w:r>
      <w:t>GH</w:t>
    </w:r>
  </w:p>
  <w:tbl>
    <w:tblPr>
      <w:tblW w:w="12346" w:type="dxa"/>
      <w:tblInd w:w="-318" w:type="dxa"/>
      <w:tblLayout w:type="fixed"/>
      <w:tblLook w:val="00A0"/>
    </w:tblPr>
    <w:tblGrid>
      <w:gridCol w:w="482"/>
      <w:gridCol w:w="400"/>
      <w:gridCol w:w="9375"/>
      <w:gridCol w:w="1663"/>
    </w:tblGrid>
    <w:tr w:rsidR="00B9142F" w:rsidRPr="00A75902" w:rsidTr="00E77A3B">
      <w:tc>
        <w:tcPr>
          <w:tcW w:w="908" w:type="dxa"/>
        </w:tcPr>
        <w:p w:rsidR="00B9142F" w:rsidRPr="00A75902" w:rsidRDefault="00B9142F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 w:rsidRPr="00A75902">
            <w:rPr>
              <w:rFonts w:ascii="Times New Roman" w:hAnsi="Times New Roman"/>
              <w:b/>
            </w:rPr>
            <w:t>Adı</w:t>
          </w:r>
        </w:p>
      </w:tc>
      <w:tc>
        <w:tcPr>
          <w:tcW w:w="400" w:type="dxa"/>
        </w:tcPr>
        <w:p w:rsidR="00B9142F" w:rsidRPr="00A75902" w:rsidRDefault="00B9142F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 w:rsidRPr="00A75902">
            <w:rPr>
              <w:rFonts w:ascii="Times New Roman" w:hAnsi="Times New Roman"/>
              <w:b/>
            </w:rPr>
            <w:t>:</w:t>
          </w:r>
        </w:p>
      </w:tc>
      <w:tc>
        <w:tcPr>
          <w:tcW w:w="9375" w:type="dxa"/>
        </w:tcPr>
        <w:p w:rsidR="00B9142F" w:rsidRPr="008C595E" w:rsidRDefault="00B9142F" w:rsidP="009F11B2">
          <w:pPr>
            <w:spacing w:after="0" w:line="240" w:lineRule="auto"/>
            <w:jc w:val="center"/>
            <w:rPr>
              <w:rFonts w:ascii="Times New Roman" w:hAnsi="Times New Roman"/>
              <w:b/>
              <w:color w:val="808080"/>
            </w:rPr>
          </w:pPr>
        </w:p>
      </w:tc>
      <w:tc>
        <w:tcPr>
          <w:tcW w:w="1663" w:type="dxa"/>
          <w:tcBorders>
            <w:bottom w:val="single" w:sz="4" w:space="0" w:color="auto"/>
          </w:tcBorders>
        </w:tcPr>
        <w:p w:rsidR="00B9142F" w:rsidRPr="00A75902" w:rsidRDefault="00B9142F" w:rsidP="009F11B2">
          <w:pPr>
            <w:spacing w:after="0" w:line="240" w:lineRule="auto"/>
            <w:jc w:val="center"/>
            <w:rPr>
              <w:rFonts w:ascii="Times New Roman" w:hAnsi="Times New Roman"/>
              <w:b/>
            </w:rPr>
          </w:pPr>
        </w:p>
      </w:tc>
    </w:tr>
    <w:tr w:rsidR="00B9142F" w:rsidRPr="00637450" w:rsidTr="00E77A3B">
      <w:tc>
        <w:tcPr>
          <w:tcW w:w="908" w:type="dxa"/>
        </w:tcPr>
        <w:p w:rsidR="00B9142F" w:rsidRPr="00A75902" w:rsidRDefault="00B9142F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 w:rsidRPr="00A75902">
            <w:rPr>
              <w:rFonts w:ascii="Times New Roman" w:hAnsi="Times New Roman"/>
              <w:b/>
            </w:rPr>
            <w:t>Soyadı</w:t>
          </w:r>
        </w:p>
      </w:tc>
      <w:tc>
        <w:tcPr>
          <w:tcW w:w="400" w:type="dxa"/>
        </w:tcPr>
        <w:p w:rsidR="00B9142F" w:rsidRPr="00A75902" w:rsidRDefault="00B9142F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 w:rsidRPr="00A75902">
            <w:rPr>
              <w:rFonts w:ascii="Times New Roman" w:hAnsi="Times New Roman"/>
              <w:b/>
            </w:rPr>
            <w:t>:</w:t>
          </w:r>
        </w:p>
      </w:tc>
      <w:tc>
        <w:tcPr>
          <w:tcW w:w="9375" w:type="dxa"/>
          <w:tcBorders>
            <w:right w:val="single" w:sz="4" w:space="0" w:color="auto"/>
          </w:tcBorders>
        </w:tcPr>
        <w:p w:rsidR="00B9142F" w:rsidRPr="00A75902" w:rsidRDefault="00B9142F" w:rsidP="009F11B2">
          <w:pPr>
            <w:spacing w:after="0" w:line="240" w:lineRule="auto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 xml:space="preserve">                                         TEKNİK VE ENDÜSTRİ MESLEK LİSESİ                              </w:t>
          </w:r>
          <w:r>
            <w:t xml:space="preserve">PUANI: </w:t>
          </w:r>
          <w:r>
            <w:rPr>
              <w:rFonts w:ascii="Times New Roman" w:hAnsi="Times New Roman"/>
              <w:b/>
            </w:rPr>
            <w:t xml:space="preserve">                                </w:t>
          </w:r>
        </w:p>
      </w:tc>
      <w:tc>
        <w:tcPr>
          <w:tcW w:w="16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9142F" w:rsidRPr="00637450" w:rsidRDefault="00B9142F" w:rsidP="009F11B2">
          <w:pPr>
            <w:spacing w:after="0" w:line="240" w:lineRule="auto"/>
            <w:rPr>
              <w:rFonts w:ascii="Times New Roman" w:hAnsi="Times New Roman"/>
              <w:b/>
              <w:sz w:val="28"/>
              <w:szCs w:val="28"/>
            </w:rPr>
          </w:pPr>
        </w:p>
      </w:tc>
    </w:tr>
    <w:tr w:rsidR="00B9142F" w:rsidRPr="00A75902" w:rsidTr="00E77A3B">
      <w:tc>
        <w:tcPr>
          <w:tcW w:w="908" w:type="dxa"/>
        </w:tcPr>
        <w:p w:rsidR="00B9142F" w:rsidRPr="00A75902" w:rsidRDefault="00B9142F" w:rsidP="009F11B2">
          <w:pPr>
            <w:spacing w:after="0" w:line="240" w:lineRule="auto"/>
            <w:rPr>
              <w:rFonts w:ascii="Times New Roman" w:hAnsi="Times New Roman"/>
              <w:b/>
            </w:rPr>
          </w:pPr>
          <w:r w:rsidRPr="00A75902">
            <w:rPr>
              <w:rFonts w:ascii="Times New Roman" w:hAnsi="Times New Roman"/>
              <w:b/>
            </w:rPr>
            <w:t>Sınıfı</w:t>
          </w:r>
        </w:p>
      </w:tc>
      <w:tc>
        <w:tcPr>
          <w:tcW w:w="400" w:type="dxa"/>
        </w:tcPr>
        <w:p w:rsidR="00B9142F" w:rsidRPr="00A75902" w:rsidRDefault="00B9142F" w:rsidP="00E25C1C">
          <w:pPr>
            <w:spacing w:after="0" w:line="240" w:lineRule="auto"/>
            <w:rPr>
              <w:rFonts w:ascii="Times New Roman" w:hAnsi="Times New Roman"/>
              <w:b/>
            </w:rPr>
          </w:pPr>
          <w:r w:rsidRPr="00A75902">
            <w:rPr>
              <w:rFonts w:ascii="Times New Roman" w:hAnsi="Times New Roman"/>
              <w:b/>
            </w:rPr>
            <w:t>:</w:t>
          </w:r>
        </w:p>
      </w:tc>
      <w:tc>
        <w:tcPr>
          <w:tcW w:w="9375" w:type="dxa"/>
        </w:tcPr>
        <w:p w:rsidR="00B9142F" w:rsidRPr="00A75902" w:rsidRDefault="00B9142F" w:rsidP="009F11B2">
          <w:pPr>
            <w:spacing w:after="0" w:line="240" w:lineRule="auto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9.</w:t>
          </w:r>
          <w:r w:rsidRPr="00A75902">
            <w:rPr>
              <w:rFonts w:ascii="Times New Roman" w:hAnsi="Times New Roman"/>
              <w:b/>
            </w:rPr>
            <w:t xml:space="preserve"> S</w:t>
          </w:r>
          <w:r>
            <w:rPr>
              <w:rFonts w:ascii="Times New Roman" w:hAnsi="Times New Roman"/>
              <w:b/>
            </w:rPr>
            <w:t xml:space="preserve">INIFLAR 2.DÖNEM 1.YAZILI SORULARI                       </w:t>
          </w:r>
        </w:p>
      </w:tc>
      <w:tc>
        <w:tcPr>
          <w:tcW w:w="1663" w:type="dxa"/>
          <w:tcBorders>
            <w:top w:val="single" w:sz="4" w:space="0" w:color="auto"/>
          </w:tcBorders>
        </w:tcPr>
        <w:p w:rsidR="00B9142F" w:rsidRPr="00A75902" w:rsidRDefault="00B9142F" w:rsidP="009F11B2">
          <w:pPr>
            <w:spacing w:after="0" w:line="240" w:lineRule="auto"/>
            <w:rPr>
              <w:rFonts w:ascii="Times New Roman" w:hAnsi="Times New Roman"/>
              <w:b/>
            </w:rPr>
          </w:pPr>
        </w:p>
      </w:tc>
    </w:tr>
  </w:tbl>
  <w:p w:rsidR="00B9142F" w:rsidRDefault="00B9142F" w:rsidP="00E25C1C">
    <w:pPr>
      <w:pStyle w:val="Header"/>
      <w:tabs>
        <w:tab w:val="clear" w:pos="9072"/>
      </w:tabs>
      <w:ind w:left="-709"/>
    </w:pPr>
    <w:r>
      <w:t xml:space="preserve">No    No            :                                                                 </w:t>
    </w:r>
    <w:r>
      <w:tab/>
    </w:r>
    <w:r w:rsidRPr="005C1442">
      <w:rPr>
        <w:b/>
        <w:i/>
      </w:rPr>
      <w:t>TEMEL DİNİ BİLGİLER DER</w:t>
    </w:r>
    <w:r>
      <w:rPr>
        <w:b/>
        <w:i/>
      </w:rPr>
      <w:t xml:space="preserve">Sİ                                                                     </w:t>
    </w:r>
    <w:r w:rsidRPr="00D70DDA">
      <w:rPr>
        <w:b/>
        <w:i/>
        <w:sz w:val="28"/>
        <w:szCs w:val="28"/>
      </w:rPr>
      <w:t>A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50F8C"/>
    <w:multiLevelType w:val="hybridMultilevel"/>
    <w:tmpl w:val="DA48B87E"/>
    <w:lvl w:ilvl="0" w:tplc="D9EE278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8B07215"/>
    <w:multiLevelType w:val="hybridMultilevel"/>
    <w:tmpl w:val="3814C878"/>
    <w:lvl w:ilvl="0" w:tplc="E4E2342E">
      <w:start w:val="1"/>
      <w:numFmt w:val="upperLetter"/>
      <w:lvlText w:val="%1)"/>
      <w:lvlJc w:val="left"/>
      <w:pPr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>
    <w:nsid w:val="44A10619"/>
    <w:multiLevelType w:val="hybridMultilevel"/>
    <w:tmpl w:val="813694A4"/>
    <w:lvl w:ilvl="0" w:tplc="1DAE2338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4D1"/>
    <w:rsid w:val="00022755"/>
    <w:rsid w:val="000A421D"/>
    <w:rsid w:val="000E3B2E"/>
    <w:rsid w:val="000E5B83"/>
    <w:rsid w:val="00107915"/>
    <w:rsid w:val="00116FC3"/>
    <w:rsid w:val="00123FAB"/>
    <w:rsid w:val="001E3C3C"/>
    <w:rsid w:val="00296773"/>
    <w:rsid w:val="003C10E2"/>
    <w:rsid w:val="003D4751"/>
    <w:rsid w:val="003D56AE"/>
    <w:rsid w:val="003E3DB4"/>
    <w:rsid w:val="004239AE"/>
    <w:rsid w:val="0043116D"/>
    <w:rsid w:val="00446BE0"/>
    <w:rsid w:val="00481AC0"/>
    <w:rsid w:val="004B5C60"/>
    <w:rsid w:val="00512413"/>
    <w:rsid w:val="00540D0C"/>
    <w:rsid w:val="005550A6"/>
    <w:rsid w:val="005C1442"/>
    <w:rsid w:val="005E2676"/>
    <w:rsid w:val="00637450"/>
    <w:rsid w:val="0064744E"/>
    <w:rsid w:val="0067240E"/>
    <w:rsid w:val="00693C32"/>
    <w:rsid w:val="00706F5E"/>
    <w:rsid w:val="007546FC"/>
    <w:rsid w:val="007A2E0B"/>
    <w:rsid w:val="007E262F"/>
    <w:rsid w:val="007E50FC"/>
    <w:rsid w:val="00815685"/>
    <w:rsid w:val="00840639"/>
    <w:rsid w:val="008663E8"/>
    <w:rsid w:val="008C595E"/>
    <w:rsid w:val="008C6A1C"/>
    <w:rsid w:val="008F0B0D"/>
    <w:rsid w:val="00907214"/>
    <w:rsid w:val="009475BD"/>
    <w:rsid w:val="009F11B2"/>
    <w:rsid w:val="00A37F1C"/>
    <w:rsid w:val="00A75902"/>
    <w:rsid w:val="00B334C8"/>
    <w:rsid w:val="00B36210"/>
    <w:rsid w:val="00B47A38"/>
    <w:rsid w:val="00B9142F"/>
    <w:rsid w:val="00C63A12"/>
    <w:rsid w:val="00C82CAD"/>
    <w:rsid w:val="00CD76C5"/>
    <w:rsid w:val="00D46BBD"/>
    <w:rsid w:val="00D70DDA"/>
    <w:rsid w:val="00DC5792"/>
    <w:rsid w:val="00E25C1C"/>
    <w:rsid w:val="00E77A3B"/>
    <w:rsid w:val="00ED6EAA"/>
    <w:rsid w:val="00EF44D1"/>
    <w:rsid w:val="00F109DE"/>
    <w:rsid w:val="00F7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4D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F4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44D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EF4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44D1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2</Pages>
  <Words>1078</Words>
  <Characters>6149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BILGISAYAR</cp:lastModifiedBy>
  <cp:revision>49</cp:revision>
  <cp:lastPrinted>2013-04-10T14:54:00Z</cp:lastPrinted>
  <dcterms:created xsi:type="dcterms:W3CDTF">2013-04-10T11:50:00Z</dcterms:created>
  <dcterms:modified xsi:type="dcterms:W3CDTF">2013-04-10T14:55:00Z</dcterms:modified>
</cp:coreProperties>
</file>